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B2B68" w14:textId="77777777" w:rsidR="00C012FB" w:rsidRDefault="00C012FB" w:rsidP="00C012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BLOME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1CCFEBC" w14:textId="77777777" w:rsidR="00C012FB" w:rsidRDefault="00C012FB" w:rsidP="00C012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Tittleshall</w:t>
      </w:r>
      <w:proofErr w:type="spellEnd"/>
      <w:r>
        <w:rPr>
          <w:rFonts w:cs="Times New Roman"/>
          <w:szCs w:val="24"/>
        </w:rPr>
        <w:t>, Norfolk. Husbandman.</w:t>
      </w:r>
    </w:p>
    <w:p w14:paraId="705556D9" w14:textId="77777777" w:rsidR="00C012FB" w:rsidRDefault="00C012FB" w:rsidP="00C012FB">
      <w:pPr>
        <w:pStyle w:val="NoSpacing"/>
        <w:rPr>
          <w:rFonts w:cs="Times New Roman"/>
          <w:szCs w:val="24"/>
        </w:rPr>
      </w:pPr>
    </w:p>
    <w:p w14:paraId="14F1B9E5" w14:textId="77777777" w:rsidR="00C012FB" w:rsidRDefault="00C012FB" w:rsidP="00C012FB">
      <w:pPr>
        <w:pStyle w:val="NoSpacing"/>
        <w:rPr>
          <w:rFonts w:cs="Times New Roman"/>
          <w:szCs w:val="24"/>
        </w:rPr>
      </w:pPr>
    </w:p>
    <w:p w14:paraId="187551CC" w14:textId="77777777" w:rsidR="00C012FB" w:rsidRDefault="00C012FB" w:rsidP="00C012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Palle</w:t>
      </w:r>
      <w:proofErr w:type="spellEnd"/>
      <w:r>
        <w:rPr>
          <w:rFonts w:cs="Times New Roman"/>
          <w:szCs w:val="24"/>
        </w:rPr>
        <w:t xml:space="preserve">, Prior of </w:t>
      </w:r>
      <w:proofErr w:type="spellStart"/>
      <w:r>
        <w:rPr>
          <w:rFonts w:cs="Times New Roman"/>
          <w:szCs w:val="24"/>
        </w:rPr>
        <w:t>Westacre</w:t>
      </w:r>
      <w:proofErr w:type="spellEnd"/>
      <w:r>
        <w:rPr>
          <w:rFonts w:cs="Times New Roman"/>
          <w:szCs w:val="24"/>
        </w:rPr>
        <w:t xml:space="preserve">(q.v.), brought a plaint of debt against him and </w:t>
      </w:r>
    </w:p>
    <w:p w14:paraId="67CFBD26" w14:textId="77777777" w:rsidR="00C012FB" w:rsidRDefault="00C012FB" w:rsidP="00C012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Geoffrey London of </w:t>
      </w:r>
      <w:proofErr w:type="spellStart"/>
      <w:r>
        <w:rPr>
          <w:rFonts w:cs="Times New Roman"/>
          <w:szCs w:val="24"/>
        </w:rPr>
        <w:t>Nacton</w:t>
      </w:r>
      <w:proofErr w:type="spellEnd"/>
      <w:r>
        <w:rPr>
          <w:rFonts w:cs="Times New Roman"/>
          <w:szCs w:val="24"/>
        </w:rPr>
        <w:t>(q.v.).</w:t>
      </w:r>
    </w:p>
    <w:p w14:paraId="279843EE" w14:textId="77777777" w:rsidR="00C012FB" w:rsidRDefault="00C012FB" w:rsidP="00C012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772D53C" w14:textId="77777777" w:rsidR="00C012FB" w:rsidRDefault="00C012FB" w:rsidP="00C012FB">
      <w:pPr>
        <w:pStyle w:val="NoSpacing"/>
        <w:rPr>
          <w:rFonts w:cs="Times New Roman"/>
          <w:szCs w:val="24"/>
        </w:rPr>
      </w:pPr>
    </w:p>
    <w:p w14:paraId="2B6B151F" w14:textId="77777777" w:rsidR="00C012FB" w:rsidRDefault="00C012FB" w:rsidP="00C012FB">
      <w:pPr>
        <w:pStyle w:val="NoSpacing"/>
        <w:rPr>
          <w:rFonts w:cs="Times New Roman"/>
          <w:szCs w:val="24"/>
        </w:rPr>
      </w:pPr>
    </w:p>
    <w:p w14:paraId="46161430" w14:textId="77777777" w:rsidR="00C012FB" w:rsidRDefault="00C012FB" w:rsidP="00C012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September 2022</w:t>
      </w:r>
    </w:p>
    <w:p w14:paraId="230A86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FA097" w14:textId="77777777" w:rsidR="00C012FB" w:rsidRDefault="00C012FB" w:rsidP="009139A6">
      <w:r>
        <w:separator/>
      </w:r>
    </w:p>
  </w:endnote>
  <w:endnote w:type="continuationSeparator" w:id="0">
    <w:p w14:paraId="12144A44" w14:textId="77777777" w:rsidR="00C012FB" w:rsidRDefault="00C012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15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0F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040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26733" w14:textId="77777777" w:rsidR="00C012FB" w:rsidRDefault="00C012FB" w:rsidP="009139A6">
      <w:r>
        <w:separator/>
      </w:r>
    </w:p>
  </w:footnote>
  <w:footnote w:type="continuationSeparator" w:id="0">
    <w:p w14:paraId="7A64C8F0" w14:textId="77777777" w:rsidR="00C012FB" w:rsidRDefault="00C012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42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7C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32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2F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12F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ABC"/>
  <w15:chartTrackingRefBased/>
  <w15:docId w15:val="{6B7CE548-EB2A-44CB-A0B7-2D0FAD67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12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2022-11-23T19:01:00Z</dcterms:created>
  <dcterms:modified xsi:type="dcterms:W3CDTF">2022-11-23T19:01:00Z</dcterms:modified>
</cp:coreProperties>
</file>